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E42B" w14:textId="77777777" w:rsidR="002F3BC9" w:rsidRDefault="002F3BC9" w:rsidP="002F3BC9">
      <w:r>
        <w:rPr>
          <w:u w:val="single"/>
        </w:rPr>
        <w:t>Richard VERNON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14:paraId="6B124020" w14:textId="77777777" w:rsidR="002F3BC9" w:rsidRDefault="002F3BC9" w:rsidP="002F3BC9"/>
    <w:p w14:paraId="36330B27" w14:textId="77777777" w:rsidR="002F3BC9" w:rsidRDefault="002F3BC9" w:rsidP="002F3BC9"/>
    <w:p w14:paraId="5F3FB700" w14:textId="77777777" w:rsidR="002F3BC9" w:rsidRDefault="002F3BC9" w:rsidP="002F3BC9">
      <w:r>
        <w:tab/>
        <w:t>1420</w:t>
      </w:r>
      <w:r>
        <w:tab/>
        <w:t xml:space="preserve">He was given a shop in Chester “under </w:t>
      </w:r>
      <w:proofErr w:type="spellStart"/>
      <w:r>
        <w:t>Flesshewer</w:t>
      </w:r>
      <w:proofErr w:type="spellEnd"/>
      <w:r>
        <w:t xml:space="preserve"> Row” in</w:t>
      </w:r>
    </w:p>
    <w:p w14:paraId="2A5C610E" w14:textId="77777777" w:rsidR="002F3BC9" w:rsidRDefault="002F3BC9" w:rsidP="002F3BC9">
      <w:r>
        <w:tab/>
      </w:r>
      <w:r>
        <w:tab/>
        <w:t>Watergate Drive, by William Hope of Chester.</w:t>
      </w:r>
    </w:p>
    <w:p w14:paraId="350418B3" w14:textId="77777777" w:rsidR="002F3BC9" w:rsidRDefault="002F3BC9" w:rsidP="002F3BC9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93450DB" w14:textId="77777777" w:rsidR="002F3BC9" w:rsidRDefault="002F3BC9" w:rsidP="002F3BC9">
      <w:pPr>
        <w:ind w:left="720" w:firstLine="720"/>
      </w:pPr>
      <w:r>
        <w:t>pub. The Cheshire Community Council, 1971, p.26)</w:t>
      </w:r>
    </w:p>
    <w:p w14:paraId="670EECD9" w14:textId="77777777" w:rsidR="002F3BC9" w:rsidRDefault="002F3BC9" w:rsidP="002F3BC9"/>
    <w:p w14:paraId="42A13472" w14:textId="77777777" w:rsidR="002F3BC9" w:rsidRDefault="002F3BC9" w:rsidP="002F3BC9"/>
    <w:p w14:paraId="3D65DDAB" w14:textId="77777777" w:rsidR="002F3BC9" w:rsidRDefault="002F3BC9" w:rsidP="002F3BC9">
      <w:r>
        <w:t>16 March 2023</w:t>
      </w:r>
    </w:p>
    <w:p w14:paraId="5ADB45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80031" w14:textId="77777777" w:rsidR="002F3BC9" w:rsidRDefault="002F3BC9" w:rsidP="009139A6">
      <w:r>
        <w:separator/>
      </w:r>
    </w:p>
  </w:endnote>
  <w:endnote w:type="continuationSeparator" w:id="0">
    <w:p w14:paraId="3F9B195D" w14:textId="77777777" w:rsidR="002F3BC9" w:rsidRDefault="002F3B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B5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E3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0D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AEBC" w14:textId="77777777" w:rsidR="002F3BC9" w:rsidRDefault="002F3BC9" w:rsidP="009139A6">
      <w:r>
        <w:separator/>
      </w:r>
    </w:p>
  </w:footnote>
  <w:footnote w:type="continuationSeparator" w:id="0">
    <w:p w14:paraId="5EED6F78" w14:textId="77777777" w:rsidR="002F3BC9" w:rsidRDefault="002F3B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18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F9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03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BC9"/>
    <w:rsid w:val="000666E0"/>
    <w:rsid w:val="002510B7"/>
    <w:rsid w:val="002F3BC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CEC29"/>
  <w15:chartTrackingRefBased/>
  <w15:docId w15:val="{482C6F93-495C-4B37-A3A8-71A83693D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2023-05-05T10:26:00Z</dcterms:created>
  <dcterms:modified xsi:type="dcterms:W3CDTF">2023-05-05T10:26:00Z</dcterms:modified>
</cp:coreProperties>
</file>